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E33" w:rsidRPr="002D3074" w:rsidRDefault="00012E33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D307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2" o:spid="_x0000_i1126" type="#_x0000_t75" alt="Image00102.jpg" style="width:782.25pt;height:45pt;visibility:visible">
                  <v:imagedata r:id="rId10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3" o:spid="_x0000_i1127" type="#_x0000_t75" alt="Image00103.jpg" style="width:782.25pt;height:45pt;visibility:visible">
                  <v:imagedata r:id="rId10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4" o:spid="_x0000_i1128" type="#_x0000_t75" alt="Image00104.jpg" style="width:782.25pt;height:45pt;visibility:visible">
                  <v:imagedata r:id="rId10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E33" w:rsidRPr="002D3074" w:rsidRDefault="00012E33">
            <w:pPr>
              <w:jc w:val="both"/>
            </w:pPr>
            <w:r w:rsidRPr="002D3074">
              <w:rPr>
                <w:noProof/>
              </w:rPr>
              <w:pict>
                <v:shape id="Picture 105" o:spid="_x0000_i1129" type="#_x0000_t75" alt="Image00105.jpg" style="width:782.25pt;height:45pt;visibility:visible">
                  <v:imagedata r:id="rId10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012E33" w:rsidRPr="002D3074" w:rsidRDefault="00012E33"/>
        </w:tc>
      </w:tr>
      <w:tr w:rsidR="00012E33" w:rsidRPr="002D3074">
        <w:trPr>
          <w:trHeight w:hRule="exact" w:val="1432"/>
        </w:trPr>
        <w:tc>
          <w:tcPr>
            <w:tcW w:w="13425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2150" w:type="dxa"/>
            <w:tcBorders>
              <w:top w:val="single" w:sz="4" w:space="0" w:color="000000"/>
            </w:tcBorders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1433"/>
        </w:trPr>
        <w:tc>
          <w:tcPr>
            <w:tcW w:w="13425" w:type="dxa"/>
          </w:tcPr>
          <w:p w:rsidR="00012E33" w:rsidRPr="002D3074" w:rsidRDefault="00012E33"/>
        </w:tc>
        <w:tc>
          <w:tcPr>
            <w:tcW w:w="2150" w:type="dxa"/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1175"/>
        </w:trPr>
        <w:tc>
          <w:tcPr>
            <w:tcW w:w="13425" w:type="dxa"/>
          </w:tcPr>
          <w:p w:rsidR="00012E33" w:rsidRPr="002D3074" w:rsidRDefault="00012E33"/>
        </w:tc>
        <w:tc>
          <w:tcPr>
            <w:tcW w:w="2150" w:type="dxa"/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1161"/>
        </w:trPr>
        <w:tc>
          <w:tcPr>
            <w:tcW w:w="13425" w:type="dxa"/>
          </w:tcPr>
          <w:p w:rsidR="00012E33" w:rsidRPr="002D3074" w:rsidRDefault="00012E33"/>
        </w:tc>
        <w:tc>
          <w:tcPr>
            <w:tcW w:w="2150" w:type="dxa"/>
          </w:tcPr>
          <w:p w:rsidR="00012E33" w:rsidRPr="002D3074" w:rsidRDefault="00012E33"/>
        </w:tc>
        <w:tc>
          <w:tcPr>
            <w:tcW w:w="57" w:type="dxa"/>
          </w:tcPr>
          <w:p w:rsidR="00012E33" w:rsidRPr="002D3074" w:rsidRDefault="00012E33"/>
        </w:tc>
      </w:tr>
      <w:tr w:rsidR="00012E33" w:rsidRPr="002D3074">
        <w:trPr>
          <w:trHeight w:hRule="exact" w:val="444"/>
        </w:trPr>
        <w:tc>
          <w:tcPr>
            <w:tcW w:w="13425" w:type="dxa"/>
          </w:tcPr>
          <w:p w:rsidR="00012E33" w:rsidRPr="002D3074" w:rsidRDefault="00012E33"/>
        </w:tc>
        <w:tc>
          <w:tcPr>
            <w:tcW w:w="2150" w:type="dxa"/>
            <w:shd w:val="clear" w:color="auto" w:fill="FFFFFF"/>
          </w:tcPr>
          <w:p w:rsidR="00012E33" w:rsidRPr="002D3074" w:rsidRDefault="00012E33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2D3074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012E33" w:rsidRPr="002D3074" w:rsidRDefault="00012E33"/>
        </w:tc>
      </w:tr>
    </w:tbl>
    <w:p w:rsidR="00012E33" w:rsidRDefault="00012E33"/>
    <w:sectPr w:rsidR="00012E33" w:rsidSect="0049402A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02A"/>
    <w:rsid w:val="00012E33"/>
    <w:rsid w:val="002D3074"/>
    <w:rsid w:val="003660B2"/>
    <w:rsid w:val="003F2B2C"/>
    <w:rsid w:val="0049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02A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07" Type="http://schemas.openxmlformats.org/officeDocument/2006/relationships/image" Target="media/image104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110" Type="http://schemas.openxmlformats.org/officeDocument/2006/relationships/theme" Target="theme/theme1.xml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image" Target="media/image102.jpeg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108" Type="http://schemas.openxmlformats.org/officeDocument/2006/relationships/image" Target="media/image105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image" Target="media/image103.jpeg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109" Type="http://schemas.openxmlformats.org/officeDocument/2006/relationships/fontTable" Target="fontTable.xml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94</Words>
  <Characters>539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2012-01-30T08:25:00Z</dcterms:created>
  <dcterms:modified xsi:type="dcterms:W3CDTF">2012-01-30T08:25:00Z</dcterms:modified>
</cp:coreProperties>
</file>